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3A0" w:rsidRPr="003E33A0" w:rsidRDefault="003E33A0" w:rsidP="003E33A0">
      <w:pPr>
        <w:spacing w:after="0" w:line="240" w:lineRule="auto"/>
        <w:jc w:val="right"/>
        <w:rPr>
          <w:b/>
        </w:rPr>
      </w:pPr>
      <w:r w:rsidRPr="003E33A0">
        <w:rPr>
          <w:b/>
        </w:rPr>
        <w:t xml:space="preserve">От: </w:t>
      </w:r>
      <w:sdt>
        <w:sdtPr>
          <w:rPr>
            <w:b/>
          </w:rPr>
          <w:id w:val="-69193634"/>
          <w:placeholder>
            <w:docPart w:val="7D1BD23D6D46486EAD4D82F2AD9C3A18"/>
          </w:placeholder>
          <w:showingPlcHdr/>
        </w:sdtPr>
        <w:sdtEndPr/>
        <w:sdtContent>
          <w:r w:rsidRPr="003E33A0">
            <w:rPr>
              <w:rStyle w:val="a3"/>
              <w:b/>
            </w:rPr>
            <w:t>Полное наименование Юридического лица.</w:t>
          </w:r>
        </w:sdtContent>
      </w:sdt>
    </w:p>
    <w:p w:rsidR="003E33A0" w:rsidRPr="003E33A0" w:rsidRDefault="003E33A0" w:rsidP="003E33A0">
      <w:pPr>
        <w:spacing w:after="0" w:line="240" w:lineRule="auto"/>
        <w:jc w:val="right"/>
      </w:pPr>
      <w:r w:rsidRPr="003E33A0">
        <w:t xml:space="preserve">ОГРН </w:t>
      </w:r>
      <w:sdt>
        <w:sdtPr>
          <w:id w:val="-189063559"/>
          <w:placeholder>
            <w:docPart w:val="09574104361A4F87BABAAF4AF485339C"/>
          </w:placeholder>
          <w:showingPlcHdr/>
        </w:sdtPr>
        <w:sdtEndPr/>
        <w:sdtContent>
          <w:r w:rsidRPr="003E33A0">
            <w:rPr>
              <w:rStyle w:val="a3"/>
            </w:rPr>
            <w:t>номер.</w:t>
          </w:r>
        </w:sdtContent>
      </w:sdt>
    </w:p>
    <w:p w:rsidR="003E33A0" w:rsidRPr="003E33A0" w:rsidRDefault="003E33A0" w:rsidP="003E33A0">
      <w:pPr>
        <w:spacing w:after="0" w:line="240" w:lineRule="auto"/>
        <w:jc w:val="right"/>
      </w:pPr>
      <w:r w:rsidRPr="003E33A0">
        <w:t xml:space="preserve">ИНН </w:t>
      </w:r>
      <w:sdt>
        <w:sdtPr>
          <w:id w:val="1410652943"/>
          <w:placeholder>
            <w:docPart w:val="1EF17A0A0FEF473883BDAA3AC1294F8E"/>
          </w:placeholder>
          <w:showingPlcHdr/>
        </w:sdtPr>
        <w:sdtEndPr/>
        <w:sdtContent>
          <w:r w:rsidRPr="003E33A0">
            <w:rPr>
              <w:rStyle w:val="a3"/>
            </w:rPr>
            <w:t>номер.</w:t>
          </w:r>
        </w:sdtContent>
      </w:sdt>
    </w:p>
    <w:p w:rsidR="003E33A0" w:rsidRPr="003E33A0" w:rsidRDefault="003E33A0" w:rsidP="003E33A0">
      <w:pPr>
        <w:pBdr>
          <w:bottom w:val="single" w:sz="12" w:space="1" w:color="auto"/>
        </w:pBdr>
        <w:spacing w:after="0" w:line="240" w:lineRule="auto"/>
        <w:jc w:val="right"/>
      </w:pPr>
      <w:r w:rsidRPr="003E33A0">
        <w:t xml:space="preserve">Адрес места нахождения: </w:t>
      </w:r>
      <w:sdt>
        <w:sdtPr>
          <w:id w:val="1622644270"/>
          <w:placeholder>
            <w:docPart w:val="9357C32C57224696B3DDD9AE2BA62E16"/>
          </w:placeholder>
          <w:showingPlcHdr/>
        </w:sdtPr>
        <w:sdtEndPr/>
        <w:sdtContent>
          <w:r w:rsidRPr="003E33A0">
            <w:rPr>
              <w:rStyle w:val="a3"/>
            </w:rPr>
            <w:t>адрес.</w:t>
          </w:r>
        </w:sdtContent>
      </w:sdt>
    </w:p>
    <w:p w:rsidR="003E33A0" w:rsidRDefault="003E33A0" w:rsidP="003E33A0">
      <w:pPr>
        <w:spacing w:after="0" w:line="240" w:lineRule="auto"/>
        <w:jc w:val="right"/>
        <w:rPr>
          <w:b/>
        </w:rPr>
      </w:pPr>
    </w:p>
    <w:p w:rsidR="003E33A0" w:rsidRDefault="003E33A0" w:rsidP="003E33A0">
      <w:pPr>
        <w:spacing w:after="0" w:line="240" w:lineRule="auto"/>
        <w:jc w:val="right"/>
        <w:rPr>
          <w:b/>
        </w:rPr>
      </w:pPr>
    </w:p>
    <w:p w:rsidR="003E33A0" w:rsidRPr="003E33A0" w:rsidRDefault="003E33A0" w:rsidP="003E33A0">
      <w:pPr>
        <w:spacing w:after="0" w:line="240" w:lineRule="auto"/>
        <w:jc w:val="right"/>
        <w:rPr>
          <w:b/>
        </w:rPr>
      </w:pPr>
      <w:r w:rsidRPr="003E33A0">
        <w:rPr>
          <w:b/>
        </w:rPr>
        <w:t>Президент</w:t>
      </w:r>
      <w:proofErr w:type="gramStart"/>
      <w:r w:rsidRPr="003E33A0">
        <w:rPr>
          <w:b/>
        </w:rPr>
        <w:t xml:space="preserve">у </w:t>
      </w:r>
      <w:r>
        <w:rPr>
          <w:b/>
        </w:rPr>
        <w:t xml:space="preserve"> </w:t>
      </w:r>
      <w:r w:rsidRPr="003E33A0">
        <w:rPr>
          <w:b/>
        </w:rPr>
        <w:t>ООО</w:t>
      </w:r>
      <w:proofErr w:type="gramEnd"/>
      <w:r w:rsidRPr="003E33A0">
        <w:rPr>
          <w:b/>
        </w:rPr>
        <w:t xml:space="preserve"> «Евросеть-Ритейл»</w:t>
      </w:r>
    </w:p>
    <w:p w:rsidR="003E33A0" w:rsidRPr="003E33A0" w:rsidRDefault="003E33A0" w:rsidP="003E33A0">
      <w:pPr>
        <w:spacing w:after="0" w:line="240" w:lineRule="auto"/>
        <w:jc w:val="right"/>
        <w:rPr>
          <w:b/>
        </w:rPr>
      </w:pPr>
      <w:r w:rsidRPr="003E33A0">
        <w:rPr>
          <w:b/>
        </w:rPr>
        <w:t>Малису А.А.</w:t>
      </w:r>
    </w:p>
    <w:p w:rsidR="003E33A0" w:rsidRPr="003E33A0" w:rsidRDefault="003E33A0" w:rsidP="003E33A0">
      <w:pPr>
        <w:spacing w:after="0" w:line="240" w:lineRule="auto"/>
        <w:jc w:val="right"/>
        <w:rPr>
          <w:b/>
        </w:rPr>
      </w:pPr>
      <w:r w:rsidRPr="003E33A0">
        <w:rPr>
          <w:b/>
        </w:rPr>
        <w:t>_______________________________</w:t>
      </w:r>
    </w:p>
    <w:p w:rsidR="003E33A0" w:rsidRPr="003E33A0" w:rsidRDefault="003E33A0" w:rsidP="003E33A0">
      <w:pPr>
        <w:spacing w:after="0" w:line="240" w:lineRule="auto"/>
        <w:jc w:val="right"/>
      </w:pPr>
      <w:r w:rsidRPr="003E33A0">
        <w:t>125284, г. Москва, ул. Беговая,</w:t>
      </w:r>
    </w:p>
    <w:p w:rsidR="003E33A0" w:rsidRPr="003E33A0" w:rsidRDefault="003E33A0" w:rsidP="003E33A0">
      <w:pPr>
        <w:spacing w:after="0" w:line="240" w:lineRule="auto"/>
        <w:jc w:val="right"/>
      </w:pPr>
      <w:r w:rsidRPr="003E33A0">
        <w:t xml:space="preserve"> дом 3, стр. 1, 36 этаж</w:t>
      </w:r>
    </w:p>
    <w:p w:rsidR="003E33A0" w:rsidRDefault="003E33A0" w:rsidP="003E33A0"/>
    <w:sdt>
      <w:sdtPr>
        <w:id w:val="-194468120"/>
        <w:placeholder>
          <w:docPart w:val="889EE404A3DF4A6EBDF6C60A3138EAB5"/>
        </w:placeholder>
        <w:showingPlcHdr/>
        <w:date>
          <w:dateFormat w:val="dd.MM.yyyy"/>
          <w:lid w:val="ru-RU"/>
          <w:storeMappedDataAs w:val="dateTime"/>
          <w:calendar w:val="gregorian"/>
        </w:date>
      </w:sdtPr>
      <w:sdtEndPr/>
      <w:sdtContent>
        <w:p w:rsidR="003E33A0" w:rsidRPr="003E33A0" w:rsidRDefault="003E33A0" w:rsidP="003E33A0">
          <w:r w:rsidRPr="00FE7B9F">
            <w:rPr>
              <w:rStyle w:val="a3"/>
            </w:rPr>
            <w:t>Место для ввода даты.</w:t>
          </w:r>
        </w:p>
      </w:sdtContent>
    </w:sdt>
    <w:p w:rsidR="003E33A0" w:rsidRDefault="003E33A0" w:rsidP="003E33A0">
      <w:pPr>
        <w:jc w:val="both"/>
      </w:pPr>
    </w:p>
    <w:p w:rsidR="003E33A0" w:rsidRDefault="003E33A0" w:rsidP="003E33A0">
      <w:pPr>
        <w:jc w:val="both"/>
      </w:pPr>
      <w:r>
        <w:t xml:space="preserve">Настоящим сообщаем, что </w:t>
      </w:r>
      <w:sdt>
        <w:sdtPr>
          <w:id w:val="-932505802"/>
          <w:placeholder>
            <w:docPart w:val="DBA22F9F6DD342E6B533463DB5180EF5"/>
          </w:placeholder>
          <w:showingPlcHdr/>
        </w:sdtPr>
        <w:sdtEndPr/>
        <w:sdtContent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sdtContent>
      </w:sdt>
      <w:r>
        <w:t xml:space="preserve">, ОГРН </w:t>
      </w:r>
      <w:sdt>
        <w:sdtPr>
          <w:id w:val="-614600459"/>
          <w:placeholder>
            <w:docPart w:val="27573ECF29FC454DA287434FEDF930C7"/>
          </w:placeholder>
          <w:showingPlcHdr/>
        </w:sdtPr>
        <w:sdtEndPr/>
        <w:sdtContent>
          <w:r>
            <w:rPr>
              <w:rStyle w:val="a3"/>
            </w:rPr>
            <w:t>номер</w:t>
          </w:r>
          <w:r w:rsidRPr="00FE7B9F">
            <w:rPr>
              <w:rStyle w:val="a3"/>
            </w:rPr>
            <w:t>.</w:t>
          </w:r>
        </w:sdtContent>
      </w:sdt>
      <w:r>
        <w:t xml:space="preserve">   </w:t>
      </w:r>
      <w:sdt>
        <w:sdtPr>
          <w:id w:val="1943252976"/>
          <w:placeholder>
            <w:docPart w:val="46D7A06A62854D14B81C1ABEC42175B3"/>
          </w:placeholder>
          <w:showingPlcHdr/>
        </w:sdtPr>
        <w:sdtEndPr/>
        <w:sdtContent>
          <w:bookmarkStart w:id="0" w:name="_GoBack"/>
          <w:r>
            <w:rPr>
              <w:rStyle w:val="a3"/>
            </w:rPr>
            <w:t>Указать «является» или «не является»</w:t>
          </w:r>
          <w:r w:rsidRPr="00FE7B9F">
            <w:rPr>
              <w:rStyle w:val="a3"/>
            </w:rPr>
            <w:t>.</w:t>
          </w:r>
          <w:bookmarkEnd w:id="0"/>
        </w:sdtContent>
      </w:sdt>
      <w:r>
        <w:t xml:space="preserve">   аффилированным лицом ОАО «ВымпелКом».</w:t>
      </w:r>
      <w:r w:rsidR="00BC3C35">
        <w:t xml:space="preserve"> </w:t>
      </w:r>
      <w:sdt>
        <w:sdtPr>
          <w:id w:val="-595174856"/>
          <w:placeholder>
            <w:docPart w:val="8104E86B8AB34D869E4AFEE4D8945741"/>
          </w:placeholder>
          <w:showingPlcHdr/>
        </w:sdtPr>
        <w:sdtEndPr/>
        <w:sdtContent>
          <w:r w:rsidR="00BC3C35">
            <w:rPr>
              <w:rStyle w:val="a3"/>
            </w:rPr>
            <w:t>Если «является» указать основание аффилированности</w:t>
          </w:r>
          <w:r w:rsidR="00BC3C35" w:rsidRPr="00FE7B9F">
            <w:rPr>
              <w:rStyle w:val="a3"/>
            </w:rPr>
            <w:t>.</w:t>
          </w:r>
        </w:sdtContent>
      </w:sdt>
    </w:p>
    <w:p w:rsidR="003E33A0" w:rsidRDefault="003E33A0" w:rsidP="003E33A0">
      <w:pPr>
        <w:jc w:val="both"/>
      </w:pPr>
      <w:r>
        <w:t xml:space="preserve">Также  подтверждаем, что </w:t>
      </w:r>
      <w:sdt>
        <w:sdtPr>
          <w:id w:val="1695184714"/>
          <w:placeholder>
            <w:docPart w:val="D83D63AEE619426E8EF13391B75A9889"/>
          </w:placeholder>
          <w:showingPlcHdr/>
        </w:sdtPr>
        <w:sdtEndPr/>
        <w:sdtContent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sdtContent>
      </w:sdt>
      <w:r>
        <w:t xml:space="preserve">, ОГРН </w:t>
      </w:r>
      <w:sdt>
        <w:sdtPr>
          <w:id w:val="-1155520849"/>
          <w:placeholder>
            <w:docPart w:val="D83D63AEE619426E8EF13391B75A9889"/>
          </w:placeholder>
          <w:showingPlcHdr/>
        </w:sdtPr>
        <w:sdtEndPr/>
        <w:sdtContent>
          <w:r w:rsidR="00BC3C35">
            <w:rPr>
              <w:rStyle w:val="a3"/>
            </w:rPr>
            <w:t>указать полное наименование юридического лица</w:t>
          </w:r>
          <w:proofErr w:type="gramStart"/>
          <w:r w:rsidR="00BC3C35" w:rsidRPr="00FE7B9F">
            <w:rPr>
              <w:rStyle w:val="a3"/>
            </w:rPr>
            <w:t>.</w:t>
          </w:r>
          <w:proofErr w:type="gramEnd"/>
        </w:sdtContent>
      </w:sdt>
      <w:r>
        <w:t xml:space="preserve">   </w:t>
      </w:r>
      <w:sdt>
        <w:sdtPr>
          <w:id w:val="1399942074"/>
          <w:placeholder>
            <w:docPart w:val="D83D63AEE619426E8EF13391B75A9889"/>
          </w:placeholder>
          <w:showingPlcHdr/>
        </w:sdtPr>
        <w:sdtEndPr/>
        <w:sdtContent>
          <w:proofErr w:type="gramStart"/>
          <w:r w:rsidR="00BC3C35">
            <w:rPr>
              <w:rStyle w:val="a3"/>
            </w:rPr>
            <w:t>у</w:t>
          </w:r>
          <w:proofErr w:type="gramEnd"/>
          <w:r w:rsidR="00BC3C35">
            <w:rPr>
              <w:rStyle w:val="a3"/>
            </w:rPr>
            <w:t>казать полное наименование юридического лица</w:t>
          </w:r>
          <w:r w:rsidR="00BC3C35" w:rsidRPr="00FE7B9F">
            <w:rPr>
              <w:rStyle w:val="a3"/>
            </w:rPr>
            <w:t>.</w:t>
          </w:r>
        </w:sdtContent>
      </w:sdt>
      <w:r>
        <w:t xml:space="preserve">      аффилированным лицом  ОАО «МегаФон».</w:t>
      </w:r>
      <w:r w:rsidR="00BC3C35">
        <w:t xml:space="preserve"> </w:t>
      </w:r>
      <w:sdt>
        <w:sdtPr>
          <w:id w:val="-34116849"/>
          <w:placeholder>
            <w:docPart w:val="7AD69ADDC34E47B09684766E36C7203C"/>
          </w:placeholder>
          <w:showingPlcHdr/>
        </w:sdtPr>
        <w:sdtEndPr/>
        <w:sdtContent>
          <w:r w:rsidR="00BC3C35">
            <w:rPr>
              <w:rStyle w:val="a3"/>
            </w:rPr>
            <w:t>Если «является» указать основание аффилированности</w:t>
          </w:r>
          <w:r w:rsidR="00BC3C35" w:rsidRPr="00FE7B9F">
            <w:rPr>
              <w:rStyle w:val="a3"/>
            </w:rPr>
            <w:t>.</w:t>
          </w:r>
        </w:sdtContent>
      </w:sdt>
    </w:p>
    <w:p w:rsidR="003E33A0" w:rsidRDefault="003E33A0" w:rsidP="003E33A0">
      <w:pPr>
        <w:jc w:val="both"/>
      </w:pPr>
      <w:r>
        <w:t>Если в  течени</w:t>
      </w:r>
      <w:proofErr w:type="gramStart"/>
      <w:r>
        <w:t>и</w:t>
      </w:r>
      <w:proofErr w:type="gramEnd"/>
      <w:r>
        <w:t xml:space="preserve">  срока действия заключаемого с ООО «Евросеть – Ритейл» договора,  </w:t>
      </w:r>
      <w:sdt>
        <w:sdtPr>
          <w:id w:val="-372227205"/>
          <w:placeholder>
            <w:docPart w:val="89F9C5C9C7D6485485D29C1C162824B9"/>
          </w:placeholder>
          <w:showingPlcHdr/>
        </w:sdtPr>
        <w:sdtEndPr/>
        <w:sdtContent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sdtContent>
      </w:sdt>
      <w:r>
        <w:t xml:space="preserve"> станет аффилированным лицом ОАО «ВымпелКом» и/или ОАО «МегаФон», то </w:t>
      </w:r>
      <w:sdt>
        <w:sdtPr>
          <w:id w:val="-1397362760"/>
          <w:placeholder>
            <w:docPart w:val="0C63F62B47EE420A9E30D98D7D114FAE"/>
          </w:placeholder>
          <w:showingPlcHdr/>
        </w:sdtPr>
        <w:sdtEndPr/>
        <w:sdtContent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sdtContent>
      </w:sdt>
      <w:r>
        <w:t xml:space="preserve"> обязуется в течении 5 (пяти) рабочих дней письменно уведомить об этом  ООО «Евросеть-Ритейл».</w:t>
      </w:r>
    </w:p>
    <w:p w:rsidR="003E33A0" w:rsidRDefault="003E33A0" w:rsidP="003E33A0"/>
    <w:sdt>
      <w:sdtPr>
        <w:rPr>
          <w:b/>
        </w:rPr>
        <w:id w:val="902641914"/>
        <w:placeholder>
          <w:docPart w:val="933260B5A7C9419483CAD0C4FE74448B"/>
        </w:placeholder>
        <w:showingPlcHdr/>
      </w:sdtPr>
      <w:sdtEndPr/>
      <w:sdtContent>
        <w:p w:rsidR="003E33A0" w:rsidRPr="003E33A0" w:rsidRDefault="003E33A0" w:rsidP="003E33A0">
          <w:pPr>
            <w:rPr>
              <w:b/>
            </w:rPr>
          </w:pPr>
          <w:r w:rsidRPr="003E33A0">
            <w:rPr>
              <w:rStyle w:val="a3"/>
              <w:b/>
            </w:rPr>
            <w:t>Должность.</w:t>
          </w:r>
        </w:p>
      </w:sdtContent>
    </w:sdt>
    <w:p w:rsidR="003E33A0" w:rsidRPr="003E33A0" w:rsidRDefault="003C7C4E" w:rsidP="003E33A0">
      <w:pPr>
        <w:rPr>
          <w:b/>
        </w:rPr>
      </w:pPr>
      <w:sdt>
        <w:sdtPr>
          <w:rPr>
            <w:b/>
          </w:rPr>
          <w:id w:val="-755744100"/>
          <w:placeholder>
            <w:docPart w:val="4555AA2D1D194EE2B10C3CE5815AC51E"/>
          </w:placeholder>
          <w:showingPlcHdr/>
        </w:sdtPr>
        <w:sdtEndPr/>
        <w:sdtContent>
          <w:r w:rsidR="003E33A0" w:rsidRPr="003E33A0">
            <w:rPr>
              <w:rStyle w:val="a3"/>
              <w:b/>
            </w:rPr>
            <w:t>указать полное наименование юридического лица.</w:t>
          </w:r>
        </w:sdtContent>
      </w:sdt>
    </w:p>
    <w:p w:rsidR="003E33A0" w:rsidRPr="003E33A0" w:rsidRDefault="003E33A0" w:rsidP="003E33A0">
      <w:pPr>
        <w:rPr>
          <w:b/>
        </w:rPr>
      </w:pPr>
    </w:p>
    <w:p w:rsidR="003E33A0" w:rsidRPr="003E33A0" w:rsidRDefault="003E33A0" w:rsidP="003E33A0">
      <w:pPr>
        <w:rPr>
          <w:b/>
        </w:rPr>
      </w:pPr>
      <w:r w:rsidRPr="003E33A0">
        <w:rPr>
          <w:b/>
        </w:rPr>
        <w:t xml:space="preserve">________________________   </w:t>
      </w:r>
      <w:sdt>
        <w:sdtPr>
          <w:rPr>
            <w:b/>
          </w:rPr>
          <w:id w:val="1220395089"/>
          <w:placeholder>
            <w:docPart w:val="11155E00C23B4C3684AD68CD550A0025"/>
          </w:placeholder>
          <w:showingPlcHdr/>
        </w:sdtPr>
        <w:sdtEndPr/>
        <w:sdtContent>
          <w:r w:rsidRPr="003E33A0">
            <w:rPr>
              <w:rStyle w:val="a3"/>
              <w:b/>
            </w:rPr>
            <w:t>ФИО.</w:t>
          </w:r>
        </w:sdtContent>
      </w:sdt>
    </w:p>
    <w:p w:rsidR="000E49D9" w:rsidRDefault="003E33A0">
      <w:r>
        <w:t>м.п.</w:t>
      </w:r>
    </w:p>
    <w:sectPr w:rsidR="000E4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ocumentProtection w:edit="form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4E"/>
    <w:rsid w:val="000E49D9"/>
    <w:rsid w:val="003C7C4E"/>
    <w:rsid w:val="003E33A0"/>
    <w:rsid w:val="0046788B"/>
    <w:rsid w:val="00AD7347"/>
    <w:rsid w:val="00BC3C35"/>
    <w:rsid w:val="00E9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33A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33A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3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menov.valeriy\Desktop\&#1055;&#1080;&#1089;&#1100;&#1084;&#1086;%20&#1086;&#1073;%20&#1072;&#1092;&#1092;&#1080;&#1083;&#1080;&#1088;&#1086;&#1074;&#1072;&#1085;&#1085;&#1086;&#1089;&#1090;&#1080;%20&#1076;&#1083;&#1103;%20&#1070;&#1088;&#1080;&#1076;&#1080;&#1095;&#1077;&#1089;&#1082;&#1086;&#1075;&#1086;%20&#1083;&#1080;&#1094;&#107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1BD23D6D46486EAD4D82F2AD9C3A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04C0D4-74F3-4358-8C73-47A9DFCA79CA}"/>
      </w:docPartPr>
      <w:docPartBody>
        <w:p w:rsidR="00000000" w:rsidRDefault="00697167">
          <w:pPr>
            <w:pStyle w:val="7D1BD23D6D46486EAD4D82F2AD9C3A18"/>
          </w:pPr>
          <w:r w:rsidRPr="003E33A0">
            <w:rPr>
              <w:rStyle w:val="a3"/>
              <w:b/>
            </w:rPr>
            <w:t>Полное наименование Юридического лица.</w:t>
          </w:r>
        </w:p>
      </w:docPartBody>
    </w:docPart>
    <w:docPart>
      <w:docPartPr>
        <w:name w:val="09574104361A4F87BABAAF4AF4853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E223F3-A732-40FA-BCBC-A328B995A45B}"/>
      </w:docPartPr>
      <w:docPartBody>
        <w:p w:rsidR="00000000" w:rsidRDefault="00697167">
          <w:pPr>
            <w:pStyle w:val="09574104361A4F87BABAAF4AF485339C"/>
          </w:pPr>
          <w:r w:rsidRPr="003E33A0">
            <w:rPr>
              <w:rStyle w:val="a3"/>
            </w:rPr>
            <w:t>номер.</w:t>
          </w:r>
        </w:p>
      </w:docPartBody>
    </w:docPart>
    <w:docPart>
      <w:docPartPr>
        <w:name w:val="1EF17A0A0FEF473883BDAA3AC1294F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6A53B8-9B03-4656-817B-F92B715D0E10}"/>
      </w:docPartPr>
      <w:docPartBody>
        <w:p w:rsidR="00000000" w:rsidRDefault="00697167">
          <w:pPr>
            <w:pStyle w:val="1EF17A0A0FEF473883BDAA3AC1294F8E"/>
          </w:pPr>
          <w:r w:rsidRPr="003E33A0">
            <w:rPr>
              <w:rStyle w:val="a3"/>
            </w:rPr>
            <w:t>номер.</w:t>
          </w:r>
        </w:p>
      </w:docPartBody>
    </w:docPart>
    <w:docPart>
      <w:docPartPr>
        <w:name w:val="9357C32C57224696B3DDD9AE2BA62E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CD441B-9297-4375-BA1A-4873EDC47B11}"/>
      </w:docPartPr>
      <w:docPartBody>
        <w:p w:rsidR="00000000" w:rsidRDefault="00697167">
          <w:pPr>
            <w:pStyle w:val="9357C32C57224696B3DDD9AE2BA62E16"/>
          </w:pPr>
          <w:r w:rsidRPr="003E33A0">
            <w:rPr>
              <w:rStyle w:val="a3"/>
            </w:rPr>
            <w:t>адрес.</w:t>
          </w:r>
        </w:p>
      </w:docPartBody>
    </w:docPart>
    <w:docPart>
      <w:docPartPr>
        <w:name w:val="889EE404A3DF4A6EBDF6C60A3138EA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215676-2FA5-41C3-A5E5-F36C95B20458}"/>
      </w:docPartPr>
      <w:docPartBody>
        <w:p w:rsidR="00000000" w:rsidRDefault="00697167">
          <w:pPr>
            <w:pStyle w:val="889EE404A3DF4A6EBDF6C60A3138EAB5"/>
          </w:pPr>
          <w:r w:rsidRPr="00FE7B9F">
            <w:rPr>
              <w:rStyle w:val="a3"/>
            </w:rPr>
            <w:t>Место для ввода даты.</w:t>
          </w:r>
        </w:p>
      </w:docPartBody>
    </w:docPart>
    <w:docPart>
      <w:docPartPr>
        <w:name w:val="DBA22F9F6DD342E6B533463DB5180E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0BC488-5D3C-4038-9EC4-68AF5C10E471}"/>
      </w:docPartPr>
      <w:docPartBody>
        <w:p w:rsidR="00000000" w:rsidRDefault="00697167">
          <w:pPr>
            <w:pStyle w:val="DBA22F9F6DD342E6B533463DB5180EF5"/>
          </w:pPr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27573ECF29FC454DA287434FEDF930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BA07DC-13F8-4933-8AE7-A58D4EB27D0C}"/>
      </w:docPartPr>
      <w:docPartBody>
        <w:p w:rsidR="00000000" w:rsidRDefault="00697167">
          <w:pPr>
            <w:pStyle w:val="27573ECF29FC454DA287434FEDF930C7"/>
          </w:pPr>
          <w:r>
            <w:rPr>
              <w:rStyle w:val="a3"/>
            </w:rPr>
            <w:t>номер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46D7A06A62854D14B81C1ABEC42175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AACFC4-56A3-4900-94FB-9D02CCDD63C8}"/>
      </w:docPartPr>
      <w:docPartBody>
        <w:p w:rsidR="00000000" w:rsidRDefault="00697167">
          <w:pPr>
            <w:pStyle w:val="46D7A06A62854D14B81C1ABEC42175B3"/>
          </w:pPr>
          <w:r>
            <w:rPr>
              <w:rStyle w:val="a3"/>
            </w:rPr>
            <w:t>Указать «является» или «не является»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8104E86B8AB34D869E4AFEE4D89457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84ED3C-5907-40D9-88A4-5B861EAA0712}"/>
      </w:docPartPr>
      <w:docPartBody>
        <w:p w:rsidR="00000000" w:rsidRDefault="00697167">
          <w:pPr>
            <w:pStyle w:val="8104E86B8AB34D869E4AFEE4D8945741"/>
          </w:pPr>
          <w:r>
            <w:rPr>
              <w:rStyle w:val="a3"/>
            </w:rPr>
            <w:t>Если «является» указать основание аффилированности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D83D63AEE619426E8EF13391B75A98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4C336-1C6A-46FF-BA9E-3698D5CF14E0}"/>
      </w:docPartPr>
      <w:docPartBody>
        <w:p w:rsidR="00000000" w:rsidRDefault="00697167">
          <w:pPr>
            <w:pStyle w:val="D83D63AEE619426E8EF13391B75A9889"/>
          </w:pPr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7AD69ADDC34E47B09684766E36C720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EC3ADF-A59A-4498-941C-7E1BBF55C95D}"/>
      </w:docPartPr>
      <w:docPartBody>
        <w:p w:rsidR="00000000" w:rsidRDefault="00697167">
          <w:pPr>
            <w:pStyle w:val="7AD69ADDC34E47B09684766E36C7203C"/>
          </w:pPr>
          <w:r>
            <w:rPr>
              <w:rStyle w:val="a3"/>
            </w:rPr>
            <w:t>Если «является» указать основание аффилированности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89F9C5C9C7D6485485D29C1C162824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2F3EFF-EE62-44C4-8F31-B5458359A8ED}"/>
      </w:docPartPr>
      <w:docPartBody>
        <w:p w:rsidR="00000000" w:rsidRDefault="00697167">
          <w:pPr>
            <w:pStyle w:val="89F9C5C9C7D6485485D29C1C162824B9"/>
          </w:pPr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0C63F62B47EE420A9E30D98D7D114F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88BFBC-20E3-412B-92B4-504659FA8102}"/>
      </w:docPartPr>
      <w:docPartBody>
        <w:p w:rsidR="00000000" w:rsidRDefault="00697167">
          <w:pPr>
            <w:pStyle w:val="0C63F62B47EE420A9E30D98D7D114FAE"/>
          </w:pPr>
          <w:r>
            <w:rPr>
              <w:rStyle w:val="a3"/>
            </w:rPr>
            <w:t>указать полное наименование юридического лица</w:t>
          </w:r>
          <w:r w:rsidRPr="00FE7B9F">
            <w:rPr>
              <w:rStyle w:val="a3"/>
            </w:rPr>
            <w:t>.</w:t>
          </w:r>
        </w:p>
      </w:docPartBody>
    </w:docPart>
    <w:docPart>
      <w:docPartPr>
        <w:name w:val="933260B5A7C9419483CAD0C4FE7444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043DF7-004B-4F18-A6BC-E40095580A2E}"/>
      </w:docPartPr>
      <w:docPartBody>
        <w:p w:rsidR="00000000" w:rsidRDefault="00697167">
          <w:pPr>
            <w:pStyle w:val="933260B5A7C9419483CAD0C4FE74448B"/>
          </w:pPr>
          <w:r w:rsidRPr="003E33A0">
            <w:rPr>
              <w:rStyle w:val="a3"/>
              <w:b/>
            </w:rPr>
            <w:t>Должность.</w:t>
          </w:r>
        </w:p>
      </w:docPartBody>
    </w:docPart>
    <w:docPart>
      <w:docPartPr>
        <w:name w:val="4555AA2D1D194EE2B10C3CE5815AC5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463E34-0F88-46B4-BCD6-75AE4FE6A939}"/>
      </w:docPartPr>
      <w:docPartBody>
        <w:p w:rsidR="00000000" w:rsidRDefault="00697167">
          <w:pPr>
            <w:pStyle w:val="4555AA2D1D194EE2B10C3CE5815AC51E"/>
          </w:pPr>
          <w:r w:rsidRPr="003E33A0">
            <w:rPr>
              <w:rStyle w:val="a3"/>
              <w:b/>
            </w:rPr>
            <w:t>указать полное наименование юридического лица.</w:t>
          </w:r>
        </w:p>
      </w:docPartBody>
    </w:docPart>
    <w:docPart>
      <w:docPartPr>
        <w:name w:val="11155E00C23B4C3684AD68CD550A00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DAB460-D90E-4117-B4FC-185984F954F7}"/>
      </w:docPartPr>
      <w:docPartBody>
        <w:p w:rsidR="00000000" w:rsidRDefault="00697167">
          <w:pPr>
            <w:pStyle w:val="11155E00C23B4C3684AD68CD550A0025"/>
          </w:pPr>
          <w:r w:rsidRPr="00FE7B9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67"/>
    <w:rsid w:val="006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7D1BD23D6D46486EAD4D82F2AD9C3A18">
    <w:name w:val="7D1BD23D6D46486EAD4D82F2AD9C3A18"/>
  </w:style>
  <w:style w:type="paragraph" w:customStyle="1" w:styleId="09574104361A4F87BABAAF4AF485339C">
    <w:name w:val="09574104361A4F87BABAAF4AF485339C"/>
  </w:style>
  <w:style w:type="paragraph" w:customStyle="1" w:styleId="1EF17A0A0FEF473883BDAA3AC1294F8E">
    <w:name w:val="1EF17A0A0FEF473883BDAA3AC1294F8E"/>
  </w:style>
  <w:style w:type="paragraph" w:customStyle="1" w:styleId="9357C32C57224696B3DDD9AE2BA62E16">
    <w:name w:val="9357C32C57224696B3DDD9AE2BA62E16"/>
  </w:style>
  <w:style w:type="paragraph" w:customStyle="1" w:styleId="889EE404A3DF4A6EBDF6C60A3138EAB5">
    <w:name w:val="889EE404A3DF4A6EBDF6C60A3138EAB5"/>
  </w:style>
  <w:style w:type="paragraph" w:customStyle="1" w:styleId="DBA22F9F6DD342E6B533463DB5180EF5">
    <w:name w:val="DBA22F9F6DD342E6B533463DB5180EF5"/>
  </w:style>
  <w:style w:type="paragraph" w:customStyle="1" w:styleId="27573ECF29FC454DA287434FEDF930C7">
    <w:name w:val="27573ECF29FC454DA287434FEDF930C7"/>
  </w:style>
  <w:style w:type="paragraph" w:customStyle="1" w:styleId="46D7A06A62854D14B81C1ABEC42175B3">
    <w:name w:val="46D7A06A62854D14B81C1ABEC42175B3"/>
  </w:style>
  <w:style w:type="paragraph" w:customStyle="1" w:styleId="8104E86B8AB34D869E4AFEE4D8945741">
    <w:name w:val="8104E86B8AB34D869E4AFEE4D8945741"/>
  </w:style>
  <w:style w:type="paragraph" w:customStyle="1" w:styleId="D83D63AEE619426E8EF13391B75A9889">
    <w:name w:val="D83D63AEE619426E8EF13391B75A9889"/>
  </w:style>
  <w:style w:type="paragraph" w:customStyle="1" w:styleId="7AD69ADDC34E47B09684766E36C7203C">
    <w:name w:val="7AD69ADDC34E47B09684766E36C7203C"/>
  </w:style>
  <w:style w:type="paragraph" w:customStyle="1" w:styleId="89F9C5C9C7D6485485D29C1C162824B9">
    <w:name w:val="89F9C5C9C7D6485485D29C1C162824B9"/>
  </w:style>
  <w:style w:type="paragraph" w:customStyle="1" w:styleId="0C63F62B47EE420A9E30D98D7D114FAE">
    <w:name w:val="0C63F62B47EE420A9E30D98D7D114FAE"/>
  </w:style>
  <w:style w:type="paragraph" w:customStyle="1" w:styleId="933260B5A7C9419483CAD0C4FE74448B">
    <w:name w:val="933260B5A7C9419483CAD0C4FE74448B"/>
  </w:style>
  <w:style w:type="paragraph" w:customStyle="1" w:styleId="4555AA2D1D194EE2B10C3CE5815AC51E">
    <w:name w:val="4555AA2D1D194EE2B10C3CE5815AC51E"/>
  </w:style>
  <w:style w:type="paragraph" w:customStyle="1" w:styleId="11155E00C23B4C3684AD68CD550A0025">
    <w:name w:val="11155E00C23B4C3684AD68CD550A002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7D1BD23D6D46486EAD4D82F2AD9C3A18">
    <w:name w:val="7D1BD23D6D46486EAD4D82F2AD9C3A18"/>
  </w:style>
  <w:style w:type="paragraph" w:customStyle="1" w:styleId="09574104361A4F87BABAAF4AF485339C">
    <w:name w:val="09574104361A4F87BABAAF4AF485339C"/>
  </w:style>
  <w:style w:type="paragraph" w:customStyle="1" w:styleId="1EF17A0A0FEF473883BDAA3AC1294F8E">
    <w:name w:val="1EF17A0A0FEF473883BDAA3AC1294F8E"/>
  </w:style>
  <w:style w:type="paragraph" w:customStyle="1" w:styleId="9357C32C57224696B3DDD9AE2BA62E16">
    <w:name w:val="9357C32C57224696B3DDD9AE2BA62E16"/>
  </w:style>
  <w:style w:type="paragraph" w:customStyle="1" w:styleId="889EE404A3DF4A6EBDF6C60A3138EAB5">
    <w:name w:val="889EE404A3DF4A6EBDF6C60A3138EAB5"/>
  </w:style>
  <w:style w:type="paragraph" w:customStyle="1" w:styleId="DBA22F9F6DD342E6B533463DB5180EF5">
    <w:name w:val="DBA22F9F6DD342E6B533463DB5180EF5"/>
  </w:style>
  <w:style w:type="paragraph" w:customStyle="1" w:styleId="27573ECF29FC454DA287434FEDF930C7">
    <w:name w:val="27573ECF29FC454DA287434FEDF930C7"/>
  </w:style>
  <w:style w:type="paragraph" w:customStyle="1" w:styleId="46D7A06A62854D14B81C1ABEC42175B3">
    <w:name w:val="46D7A06A62854D14B81C1ABEC42175B3"/>
  </w:style>
  <w:style w:type="paragraph" w:customStyle="1" w:styleId="8104E86B8AB34D869E4AFEE4D8945741">
    <w:name w:val="8104E86B8AB34D869E4AFEE4D8945741"/>
  </w:style>
  <w:style w:type="paragraph" w:customStyle="1" w:styleId="D83D63AEE619426E8EF13391B75A9889">
    <w:name w:val="D83D63AEE619426E8EF13391B75A9889"/>
  </w:style>
  <w:style w:type="paragraph" w:customStyle="1" w:styleId="7AD69ADDC34E47B09684766E36C7203C">
    <w:name w:val="7AD69ADDC34E47B09684766E36C7203C"/>
  </w:style>
  <w:style w:type="paragraph" w:customStyle="1" w:styleId="89F9C5C9C7D6485485D29C1C162824B9">
    <w:name w:val="89F9C5C9C7D6485485D29C1C162824B9"/>
  </w:style>
  <w:style w:type="paragraph" w:customStyle="1" w:styleId="0C63F62B47EE420A9E30D98D7D114FAE">
    <w:name w:val="0C63F62B47EE420A9E30D98D7D114FAE"/>
  </w:style>
  <w:style w:type="paragraph" w:customStyle="1" w:styleId="933260B5A7C9419483CAD0C4FE74448B">
    <w:name w:val="933260B5A7C9419483CAD0C4FE74448B"/>
  </w:style>
  <w:style w:type="paragraph" w:customStyle="1" w:styleId="4555AA2D1D194EE2B10C3CE5815AC51E">
    <w:name w:val="4555AA2D1D194EE2B10C3CE5815AC51E"/>
  </w:style>
  <w:style w:type="paragraph" w:customStyle="1" w:styleId="11155E00C23B4C3684AD68CD550A0025">
    <w:name w:val="11155E00C23B4C3684AD68CD550A00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об аффилированности для Юридического лица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Валерий Александрович</dc:creator>
  <cp:lastModifiedBy>Семенов Валерий Александрович</cp:lastModifiedBy>
  <cp:revision>1</cp:revision>
  <dcterms:created xsi:type="dcterms:W3CDTF">2013-10-02T10:33:00Z</dcterms:created>
  <dcterms:modified xsi:type="dcterms:W3CDTF">2013-10-02T10:34:00Z</dcterms:modified>
</cp:coreProperties>
</file>